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4FAC88" w14:textId="0E6EB1AF" w:rsidR="008B5602" w:rsidRPr="008B5602" w:rsidRDefault="00795A08" w:rsidP="00A2049A">
      <w:pPr>
        <w:pStyle w:val="Heading1"/>
      </w:pPr>
      <w:r>
        <w:t>Tiny</w:t>
      </w:r>
      <w:r w:rsidR="00DF63A2">
        <w:t xml:space="preserve"> World</w:t>
      </w:r>
      <w:r>
        <w:t xml:space="preserve"> Pool and Flux </w:t>
      </w:r>
      <w:r w:rsidR="001F7453">
        <w:t xml:space="preserve">Game </w:t>
      </w:r>
      <w:r>
        <w:t>Placemat</w:t>
      </w:r>
    </w:p>
    <w:p w14:paraId="6480BF92" w14:textId="5B996A23" w:rsidR="008B5602" w:rsidRPr="008B5602" w:rsidRDefault="00A2049A" w:rsidP="008B5602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E3517B3" wp14:editId="5B651F4A">
                <wp:simplePos x="0" y="0"/>
                <wp:positionH relativeFrom="column">
                  <wp:posOffset>-76200</wp:posOffset>
                </wp:positionH>
                <wp:positionV relativeFrom="paragraph">
                  <wp:posOffset>123190</wp:posOffset>
                </wp:positionV>
                <wp:extent cx="8509000" cy="3073400"/>
                <wp:effectExtent l="76200" t="50800" r="76200" b="101600"/>
                <wp:wrapThrough wrapText="bothSides">
                  <wp:wrapPolygon edited="0">
                    <wp:start x="3095" y="-357"/>
                    <wp:lineTo x="967" y="-357"/>
                    <wp:lineTo x="967" y="2499"/>
                    <wp:lineTo x="193" y="2499"/>
                    <wp:lineTo x="193" y="5355"/>
                    <wp:lineTo x="-193" y="5355"/>
                    <wp:lineTo x="-193" y="16245"/>
                    <wp:lineTo x="258" y="16780"/>
                    <wp:lineTo x="258" y="17673"/>
                    <wp:lineTo x="1161" y="19636"/>
                    <wp:lineTo x="1161" y="19993"/>
                    <wp:lineTo x="2901" y="22136"/>
                    <wp:lineTo x="3159" y="22136"/>
                    <wp:lineTo x="4578" y="22136"/>
                    <wp:lineTo x="8898" y="22136"/>
                    <wp:lineTo x="21729" y="20350"/>
                    <wp:lineTo x="21729" y="-357"/>
                    <wp:lineTo x="4642" y="-357"/>
                    <wp:lineTo x="3095" y="-357"/>
                  </wp:wrapPolygon>
                </wp:wrapThrough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09000" cy="3073400"/>
                          <a:chOff x="0" y="0"/>
                          <a:chExt cx="8509000" cy="307340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0" y="0"/>
                            <a:ext cx="3060700" cy="3073400"/>
                          </a:xfrm>
                          <a:prstGeom prst="ellipse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90787B" w14:textId="77777777" w:rsidR="008B298F" w:rsidRPr="008B298F" w:rsidRDefault="008B298F" w:rsidP="008B298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8B298F"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tmospheric Pool</w:t>
                              </w: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br/>
                                <w:t>(Carbon dioxide)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5600700" y="63500"/>
                            <a:ext cx="2908300" cy="2768600"/>
                          </a:xfrm>
                          <a:prstGeom prst="rect">
                            <a:avLst/>
                          </a:prstGeom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BB34C3" w14:textId="6392F883" w:rsidR="008B298F" w:rsidRPr="008B298F" w:rsidRDefault="00C3349C" w:rsidP="008B298F">
                              <w:pPr>
                                <w:jc w:val="center"/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Organic molecules in plants, animals, and soil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ight Arrow 3"/>
                        <wps:cNvSpPr/>
                        <wps:spPr>
                          <a:xfrm>
                            <a:off x="3060700" y="76200"/>
                            <a:ext cx="2451100" cy="1371600"/>
                          </a:xfrm>
                          <a:prstGeom prst="rightArrow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0ED0DAA" w14:textId="77777777" w:rsidR="008B298F" w:rsidRPr="008B298F" w:rsidRDefault="008B298F" w:rsidP="008B298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Photosynthesis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Left Arrow 4"/>
                        <wps:cNvSpPr/>
                        <wps:spPr>
                          <a:xfrm>
                            <a:off x="3048000" y="1409700"/>
                            <a:ext cx="2400300" cy="1460500"/>
                          </a:xfrm>
                          <a:prstGeom prst="leftArrow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A8E9DF" w14:textId="77777777" w:rsidR="008B298F" w:rsidRPr="008B298F" w:rsidRDefault="008B298F" w:rsidP="008B298F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32"/>
                                  <w:szCs w:val="32"/>
                                </w:rPr>
                                <w:t>Cellular Respiration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group w14:anchorId="4E3517B3" id="Group 5" o:spid="_x0000_s1026" style="position:absolute;margin-left:-6pt;margin-top:9.7pt;width:670pt;height:242pt;z-index:251662336" coordsize="8509000,307340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A8n5fcDAAA1FAAADgAAAGRycy9lMm9Eb2MueG1s7Jhbb9s2FMffB/Q7EHxvrJsvEaIURtoEA7Im&#10;aDr0maGoC0CRLElHzj79DilR8ZIMXhKsWAe/yOLt8PBPnh+PdfJh23F0x7RppShwfBRhxASVZSvq&#10;Av/+9fz9CiNjiSgJl4IV+J4Z/OH03S8nvcpZIhvJS6YRGBEm71WBG2tVPpsZ2rCOmCOpmIDGSuqO&#10;WCjqelZq0oP1js+SKFrMeqlLpSVlxkDtx6ERn3r7VcWovaoqwyziBQbfrH9q/7x1z9npCclrTVTT&#10;0tEN8govOtIKmHQy9ZFYgja6fWKqa6mWRlb2iMpuJquqpcyvAVYTR49Wc6HlRvm11Hlfq0kmkPaR&#10;Tq82Sz/fXWvUlgWeYyRIB1vkZ0VzJ02v6hx6XGh1o671WFEPJbfabaU79wvrQFsv6v0kKttaRKFy&#10;NY+Oowi0p9CWRss0g4KXnTawN0/G0ebTnpGzMPHM+Te50ys4QuZBJfM2lW4aopgX3zgNRpXioNLV&#10;HeEoHkTyHSaFTG5ArH8qTxotouUz8kyLJLnSxl4w2SH3UmDGeauMc43k5O7SWBATeodertpI3pbn&#10;Lee+4GKJnXGNwOUCE0qZsJkfzjfdb7Ic6mFbwsZAtdsZ330RqmEKH5XOkp/wL5NwgXrY3lUMNvZ5&#10;YLdeN2fwwU8ocQF23S4O+vk3e8+Zs8fFF1bBOYUDFQ8TPLeqYNf3dsMq0GAamO4fOPZ3Q5mnxzQ4&#10;2T94GuFnlsJOg7tWSP2cAW6Dy9XQPygwrNtJYLe3Wx95Jr+V5T2cQy0HjBlFz1s4EpfE2GuigVsQ&#10;ZcBiewWPikvYEDm+YdRI/cdz9a4/BAq0YtQDBwtsvm+IZhjxXwWE0HGcZQ6cvpDNlwkU9G7L7W6L&#10;2HRnEg4ZhAl4519df8vDa6Vl9w2QvXazQhMRFOYuMLU6FM7swGeAPmXrte8GsFTEXoobRcMBcOf9&#10;6/Yb0WqMCwvE+SxD2D6JjaGv2xoh1xsrq9YHjpN40HWUHhDiwPcDWJIElnyBa4qImjOUvAgocwhO&#10;zw4g6yKdh/AN5E2Oo1Ua0JIsFyvo7uxDqAVwB2iMEmpwxB/TV3NliLEDV0bMTtE9cOi/xhV/8Xsf&#10;H8LggBcfAT8/XtIJL23dWLTWWvYofRFgpuQEALNcQL7tRsPVOCZoSTaP3YXvU7s4Xcb7AeNc8Z68&#10;DTNDDrCLGXAuuLebvqxC9SF9gY2bErjdVDAw6t9LXzxmpqvtkMX8r7KYLGDmklWBMtkLKZO5MMUI&#10;KBNn0bFLaR5xJoqmRCbOFtGY6vx9IsPBlzdhxm6HhP+AmJ8ok5kutwNifhRi/CcY+Dbl/1WM39Hc&#10;x6/dsv9j9fC17/RPAAAA//8DAFBLAwQUAAYACAAAACEAITzJzOEAAAALAQAADwAAAGRycy9kb3du&#10;cmV2LnhtbEyPzU7DMBCE70i8g7VI3Frnp0UlxKmqCjhVSLRIiJsbb5Oo8TqK3SR9e7YnOO7MaPab&#10;fD3ZVgzY+8aRgngegUAqnWmoUvB1eJutQPigyejWESq4ood1cX+X68y4kT5x2IdKcAn5TCuoQ+gy&#10;KX1Zo9V+7jok9k6utzrw2VfS9HrkctvKJIqepNUN8Ydad7itsTzvL1bB+6jHTRq/DrvzaXv9OSw/&#10;vncxKvX4MG1eQAScwl8YbviMDgUzHd2FjBetglmc8JbAxvMCxC2QJitWjgqWUboAWeTy/4biFwAA&#10;//8DAFBLAQItABQABgAIAAAAIQDkmcPA+wAAAOEBAAATAAAAAAAAAAAAAAAAAAAAAABbQ29udGVu&#10;dF9UeXBlc10ueG1sUEsBAi0AFAAGAAgAAAAhACOyauHXAAAAlAEAAAsAAAAAAAAAAAAAAAAALAEA&#10;AF9yZWxzLy5yZWxzUEsBAi0AFAAGAAgAAAAhAPAPJ+X3AwAANRQAAA4AAAAAAAAAAAAAAAAALAIA&#10;AGRycy9lMm9Eb2MueG1sUEsBAi0AFAAGAAgAAAAhACE8yczhAAAACwEAAA8AAAAAAAAAAAAAAAAA&#10;TwYAAGRycy9kb3ducmV2LnhtbFBLBQYAAAAABAAEAPMAAABdBwAAAAA=&#10;">
                <v:oval id="Oval 1" o:spid="_x0000_s1027" style="position:absolute;width:3060700;height:30734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vhj9vgAA&#10;ANoAAAAPAAAAZHJzL2Rvd25yZXYueG1sRE9Li8IwEL4L/ocwwt5s6h5EqqmIIHhYXV/odWjGtthM&#10;ShNtd3+9EQRPw8f3nNm8M5V4UONKywpGUQyCOLO65FzB6bgaTkA4j6yxskwK/sjBPO33Zpho2/Ke&#10;HgefixDCLkEFhfd1IqXLCjLoIlsTB+5qG4M+wCaXusE2hJtKfsfxWBosOTQUWNOyoOx2uBsFrfnd&#10;/Nhd/b/NlucLUsV8lBelvgbdYgrCU+c/4rd7rcN8eL3yujJ9Ag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hL4Y/b4AAADaAAAADwAAAAAAAAAAAAAAAACXAgAAZHJzL2Rvd25yZXYu&#10;eG1sUEsFBgAAAAAEAAQA9QAAAIIDAAAAAA==&#10;" fillcolor="#ccc0d9 [1303]" strokecolor="black [3213]" strokeweight="3pt">
                  <v:shadow on="t" opacity="22937f" mv:blur="40000f" origin=",.5" offset="0,23000emu"/>
                  <v:textbox>
                    <w:txbxContent>
                      <w:p w14:paraId="5590787B" w14:textId="77777777" w:rsidR="008B298F" w:rsidRPr="008B298F" w:rsidRDefault="008B298F" w:rsidP="008B298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8B298F">
                          <w:rPr>
                            <w:color w:val="000000" w:themeColor="text1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tmospheric Pool</w:t>
                        </w: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br/>
                          <w:t>(Carbon dioxide)</w:t>
                        </w:r>
                      </w:p>
                    </w:txbxContent>
                  </v:textbox>
                </v:oval>
                <v:rect id="Rectangle 2" o:spid="_x0000_s1028" style="position:absolute;left:5600700;top:63500;width:2908300;height:27686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sYtgOxAAA&#10;ANoAAAAPAAAAZHJzL2Rvd25yZXYueG1sRI9Ba8JAFITvBf/D8gq91U1TUEldRVpFpVA01fsj+0yi&#10;2bdhd9X4712h0OMwM98w42lnGnEh52vLCt76CQjiwuqaSwW738XrCIQPyBoby6TgRh6mk97TGDNt&#10;r7ylSx5KESHsM1RQhdBmUvqiIoO+b1vi6B2sMxiidKXUDq8RbhqZJslAGqw5LlTY0mdFxSk/GwX1&#10;7vs2XOWH4X5zTDc/y/cvN18flXp57mYfIAJ14T/8115pBSk8rsQbICd3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bGLYDsQAAADaAAAADwAAAAAAAAAAAAAAAACXAgAAZHJzL2Rv&#10;d25yZXYueG1sUEsFBgAAAAAEAAQA9QAAAIgDAAAAAA==&#10;" fillcolor="#d6e3bc [1302]" strokecolor="black [3213]" strokeweight="3pt">
                  <v:shadow on="t" opacity="22937f" mv:blur="40000f" origin=",.5" offset="0,23000emu"/>
                  <v:textbox>
                    <w:txbxContent>
                      <w:p w14:paraId="7ABB34C3" w14:textId="6392F883" w:rsidR="008B298F" w:rsidRPr="008B298F" w:rsidRDefault="00C3349C" w:rsidP="008B298F">
                        <w:pPr>
                          <w:jc w:val="center"/>
                          <w:rPr>
                            <w:color w:val="000000" w:themeColor="text1"/>
                            <w:sz w:val="32"/>
                            <w:szCs w:val="32"/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Organic molecules in plants, animals, and soil</w:t>
                        </w:r>
                      </w:p>
                    </w:txbxContent>
                  </v:textbox>
                </v:rect>
                <v:shapetype id="_x0000_t13" coordsize="21600,21600" o:spt="13" adj="16200,5400" path="m@0,0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Right Arrow 3" o:spid="_x0000_s1029" type="#_x0000_t13" style="position:absolute;left:3060700;top:76200;width:2451100;height:13716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M8nBwQAA&#10;ANoAAAAPAAAAZHJzL2Rvd25yZXYueG1sRI9Ra8IwFIXfhf2HcIW9iKZTEK1G2QZj+mbdfsAlubal&#10;zU1JYu3+/SIIPh7OOd/hbPeDbUVPPtSOFbzNMhDE2pmaSwW/P1/TFYgQkQ22jknBHwXY715GW8yN&#10;u3FB/TmWIkE45KigirHLpQy6Ioth5jri5F2ctxiT9KU0Hm8Jbls5z7KltFhzWqiwo8+KdHO+WgVN&#10;ZydHf5o3V7/W32HdF1zrD6Vex8P7BkSkIT7Dj/bBKFjA/Uq6AXL3D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ezPJwcEAAADaAAAADwAAAAAAAAAAAAAAAACXAgAAZHJzL2Rvd25y&#10;ZXYueG1sUEsFBgAAAAAEAAQA9QAAAIUDAAAAAA==&#10;" adj="15556" fillcolor="#dbe5f1 [660]" strokecolor="black [3213]" strokeweight="3pt">
                  <v:shadow on="t" opacity="22937f" mv:blur="40000f" origin=",.5" offset="0,23000emu"/>
                  <v:textbox>
                    <w:txbxContent>
                      <w:p w14:paraId="40ED0DAA" w14:textId="77777777" w:rsidR="008B298F" w:rsidRPr="008B298F" w:rsidRDefault="008B298F" w:rsidP="008B298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Photosynthesis</w:t>
                        </w:r>
                      </w:p>
                    </w:txbxContent>
                  </v:textbox>
                </v:shape>
                <v:shapetype id="_x0000_t66" coordsize="21600,21600" o:spt="66" adj="5400,5400" path="m@0,0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Left Arrow 4" o:spid="_x0000_s1030" type="#_x0000_t66" style="position:absolute;left:3048000;top:1409700;width:2400300;height:1460500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2NYhxAAA&#10;ANoAAAAPAAAAZHJzL2Rvd25yZXYueG1sRI/RasJAFETfC/7DcoW+FN0opdE0G4kFsRT6UPUDLtlr&#10;NjR7N2RXE/36bqHQx2FmzjD5ZrStuFLvG8cKFvMEBHHldMO1gtNxN1uB8AFZY+uYFNzIw6aYPOSY&#10;aTfwF10PoRYRwj5DBSaELpPSV4Ys+rnriKN3dr3FEGVfS93jEOG2lcskeZEWG44LBjt6M1R9Hy5W&#10;wVANhj7SdVLi/pwuP+9Pq215UepxOpavIAKN4T/8137XCp7h90q8AbL4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KNjWIcQAAADaAAAADwAAAAAAAAAAAAAAAACXAgAAZHJzL2Rv&#10;d25yZXYueG1sUEsFBgAAAAAEAAQA9QAAAIgDAAAAAA==&#10;" adj="6571" fillcolor="#c6d9f1 [671]" strokecolor="black [3213]" strokeweight="3pt">
                  <v:shadow on="t" opacity="22937f" mv:blur="40000f" origin=",.5" offset="0,23000emu"/>
                  <v:textbox>
                    <w:txbxContent>
                      <w:p w14:paraId="18A8E9DF" w14:textId="77777777" w:rsidR="008B298F" w:rsidRPr="008B298F" w:rsidRDefault="008B298F" w:rsidP="008B298F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color w:val="000000" w:themeColor="text1"/>
                            <w:sz w:val="32"/>
                            <w:szCs w:val="32"/>
                          </w:rPr>
                          <w:t>Cellular Respiration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p w14:paraId="3A422718" w14:textId="77777777" w:rsidR="008B5602" w:rsidRDefault="008B5602" w:rsidP="008B5602"/>
    <w:p w14:paraId="16E2A282" w14:textId="241F4645" w:rsidR="00206DEE" w:rsidRDefault="00206DEE" w:rsidP="008B5602">
      <w:pPr>
        <w:tabs>
          <w:tab w:val="left" w:pos="6600"/>
        </w:tabs>
      </w:pPr>
    </w:p>
    <w:p w14:paraId="0F810017" w14:textId="49EA8738" w:rsidR="00E702E7" w:rsidRDefault="00DF63A2" w:rsidP="008B5602">
      <w:pPr>
        <w:tabs>
          <w:tab w:val="left" w:pos="66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DA16AF" wp14:editId="04F6843A">
                <wp:simplePos x="0" y="0"/>
                <wp:positionH relativeFrom="column">
                  <wp:posOffset>838200</wp:posOffset>
                </wp:positionH>
                <wp:positionV relativeFrom="paragraph">
                  <wp:posOffset>261620</wp:posOffset>
                </wp:positionV>
                <wp:extent cx="1308100" cy="342900"/>
                <wp:effectExtent l="0" t="0" r="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8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5C1E3D" w14:textId="0855196A" w:rsidR="00A2049A" w:rsidRPr="00A2049A" w:rsidRDefault="00A2049A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Combustion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39DA16AF" id="_x0000_t202" coordsize="21600,21600" o:spt="202" path="m0,0l0,21600,21600,21600,21600,0xe">
                <v:stroke joinstyle="miter"/>
                <v:path gradientshapeok="t" o:connecttype="rect"/>
              </v:shapetype>
              <v:shape id="Text Box 9" o:spid="_x0000_s1031" type="#_x0000_t202" style="position:absolute;margin-left:66pt;margin-top:20.6pt;width:103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tIRRHgCAABgBQAADgAAAGRycy9lMm9Eb2MueG1srFTBbtswDL0P2D8Iuq9O0mxrgjpF1qLDgKIt&#10;1gw9K7LUGJNETWJiZ18/SrbTrNulwy42RT5S5COp84vWGrZTIdbgSj4+GXGmnISqdk8l/7a6fnfG&#10;WUThKmHAqZLvVeQXi7dvzhs/VxPYgKlUYBTExXnjS75B9POiiHKjrIgn4JUjo4ZgBdIxPBVVEA1F&#10;t6aYjEYfigZC5QNIFSNprzojX+T4WiuJd1pHhcyUnHLD/A35u07fYnEu5k9B+E0t+zTEP2RhRe3o&#10;0kOoK4GCbUP9RyhbywARNJ5IsAVoXUuVa6BqxqMX1TxshFe5FiIn+gNN8f+Flbe7+8DqquQzzpyw&#10;1KKVapF9gpbNEjuNj3MCPXiCYUtq6vKgj6RMRbc62PSnchjZief9gdsUTCan09HZeEQmSbbT6WRG&#10;MoUvnr19iPhZgWVJKHmg3mVKxe4mYgcdIOkyB9e1Mbl/xv2moJidRuUB6L1TIV3CWcK9UcnLuK9K&#10;EwE576TIo6cuTWA7QUMjpFQOc8k5LqETStPdr3Hs8cm1y+o1zgePfDM4PDjb2kHILL1Iu/o+pKw7&#10;PFF9VHcSsV23ufPToZ9rqPbU5gDdmkQvr2vqxY2IeC8C7QW1j3Yd7+ijDTQlh17ibAPh59/0CU/j&#10;SlbOGtqzkscfWxEUZ+aLo0GejafTtJj5MH3/cUKHcGxZH1vc1l4CdWVMr4qXWUx4NIOoA9hHehKW&#10;6VYyCSfp7pLjIF5it/30pEi1XGYQraIXeOMevEyhE8tp0lbtowi+H0ekQb6FYSPF/MVUdtjk6WC5&#10;RdB1HtnEc8dqzz+tcR76/slJ78TxOaOeH8bFLwAAAP//AwBQSwMEFAAGAAgAAAAhAPV8D57eAAAA&#10;CQEAAA8AAABkcnMvZG93bnJldi54bWxMj8FuwjAQRO+V+g/WVuqt2CSAII2Dqla9FhVaJG4mXpKo&#10;8TqKDUn/vsupHGd2NPsmX4+uFRfsQ+NJw3SiQCCV3jZUafjavT8tQYRoyJrWE2r4xQDr4v4uN5n1&#10;A33iZRsrwSUUMqOhjrHLpAxljc6Eie+Q+HbyvTORZV9J25uBy10rE6UW0pmG+ENtOnytsfzZnp2G&#10;74/TYT9Tm+rNzbvBj0qSW0mtHx/Gl2cQEcf4H4YrPqNDwUxHfyYbRMs6TXhL1DCbJiA4kKZLNo4a&#10;VvMEZJHL2wXFHwAAAP//AwBQSwECLQAUAAYACAAAACEA5JnDwPsAAADhAQAAEwAAAAAAAAAAAAAA&#10;AAAAAAAAW0NvbnRlbnRfVHlwZXNdLnhtbFBLAQItABQABgAIAAAAIQAjsmrh1wAAAJQBAAALAAAA&#10;AAAAAAAAAAAAACwBAABfcmVscy8ucmVsc1BLAQItABQABgAIAAAAIQDm0hFEeAIAAGAFAAAOAAAA&#10;AAAAAAAAAAAAACwCAABkcnMvZTJvRG9jLnhtbFBLAQItABQABgAIAAAAIQD1fA+e3gAAAAkBAAAP&#10;AAAAAAAAAAAAAAAAANAEAABkcnMvZG93bnJldi54bWxQSwUGAAAAAAQABADzAAAA2wUAAAAA&#10;" filled="f" stroked="f">
                <v:textbox>
                  <w:txbxContent>
                    <w:p w14:paraId="5B5C1E3D" w14:textId="0855196A" w:rsidR="00A2049A" w:rsidRPr="00A2049A" w:rsidRDefault="00A2049A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Combustion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2049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670FC4" wp14:editId="4FEBAD02">
                <wp:simplePos x="0" y="0"/>
                <wp:positionH relativeFrom="column">
                  <wp:posOffset>558800</wp:posOffset>
                </wp:positionH>
                <wp:positionV relativeFrom="paragraph">
                  <wp:posOffset>160020</wp:posOffset>
                </wp:positionV>
                <wp:extent cx="1905000" cy="673100"/>
                <wp:effectExtent l="203200" t="50800" r="203200" b="114300"/>
                <wp:wrapThrough wrapText="bothSides">
                  <wp:wrapPolygon edited="0">
                    <wp:start x="9216" y="-1630"/>
                    <wp:lineTo x="-2304" y="-1630"/>
                    <wp:lineTo x="-2304" y="20377"/>
                    <wp:lineTo x="4320" y="24453"/>
                    <wp:lineTo x="16992" y="24453"/>
                    <wp:lineTo x="17280" y="24453"/>
                    <wp:lineTo x="23616" y="12226"/>
                    <wp:lineTo x="23616" y="11411"/>
                    <wp:lineTo x="12384" y="-1630"/>
                    <wp:lineTo x="12096" y="-1630"/>
                    <wp:lineTo x="9216" y="-1630"/>
                  </wp:wrapPolygon>
                </wp:wrapThrough>
                <wp:docPr id="8" name="Up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673100"/>
                        </a:xfrm>
                        <a:prstGeom prst="upArrow">
                          <a:avLst>
                            <a:gd name="adj1" fmla="val 50000"/>
                            <a:gd name="adj2" fmla="val 51887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38218CA1" id="_x0000_t68" coordsize="21600,21600" o:spt="68" adj="5400,5400" path="m0@0l@1@0@1,21600@2,21600@2@0,21600@0,10800,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8" o:spid="_x0000_s1026" type="#_x0000_t68" style="position:absolute;margin-left:44pt;margin-top:12.6pt;width:150pt;height:5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8KBSr0CAAAhBgAADgAAAGRycy9lMm9Eb2MueG1srFRLTxsxEL5X6n+wfC+7m/AIERsUgagqUUAF&#10;xNl47WQr2+PaTjbpr2fsfSRpkZCqXnZnPDPfvOficqMVWQvnazAlLY5ySoThUNVmUdLnp5svE0p8&#10;YKZiCowo6VZ4ejn7/OmisVMxgiWoSjiCIMZPG1vSZQh2mmWeL4Vm/gisMCiU4DQLyLpFVjnWILpW&#10;2SjPT7MGXGUdcOE9vl63QjpL+FIKHu6l9CIQVVKMLaSvS9/X+M1mF2y6cMwua96Fwf4hCs1qg04H&#10;qGsWGFm5+i8oXXMHHmQ44qAzkLLmIuWA2RT5H9k8LpkVKRcsjrdDmfz/g+V36wdH6qqk2CjDNLbo&#10;2ZK5c9CQSaxOY/0UlR7tg+s4j2RMdSOdjn9MgmxSRbdDRcUmEI6PxXl+kudYeI6y07NxgTTCZDtr&#10;63z4KkCTSJR0ZZPvVEu2vvUhFbXqQmPVz4ISqRX2aM0Uidh9D/d0Rgc6xWRy1jntENF97zbCe1B1&#10;dVMrlZg4eeJKOYIOSho2oxSLWunvULVvOHe9V3zG+WqfJ/0zwqf5jSgp1wMHypCmpONJLMXH3osu&#10;8j0IhFcGcWNn2l4kKmyViHjK/BASOxqr3zo4zIhxLkzocZN2NJOY/2A4/tiw04+mIu3ZYNwWbKhA&#10;W5xDr4NF8gwmDMa6NuDe866GkGWr31egzTuW4BWqLQ6zg3bLveU3NQ7VLfPhgTkcGZxDPFXhHj9S&#10;AXYBOoqSJbjf771Hfdw2lFLS4Jkoqf+1Yk5Qor4Z3MPz4vg43pXEHJ+cjZBx+5LXfYlZ6SvAqcIh&#10;xugSGfWD6knpQL/gRZtHryhihqPvkvLgeuYqtOcLbyIX83lSw1tiWbg1j5b3XY8D/rR5Yc52mxVw&#10;J++gPylsmnah3cWdbuyHgfkqgKxDFO7q2jF4h5A6OHT7fNLaXfbZGwAAAP//AwBQSwMEFAAGAAgA&#10;AAAhAELeC9beAAAACQEAAA8AAABkcnMvZG93bnJldi54bWxMj0FLw0AQhe+C/2EZwZvdNMESYjZF&#10;BA9ioaQKepxmxySanY3ZbRv/vaMXPc57jzffK9ezG9SRptB7NrBcJKCIG297bg08P91f5aBCRLY4&#10;eCYDXxRgXZ2flVhYf+KajrvYKinhUKCBLsax0Do0HTkMCz8Si/fmJ4dRzqnVdsKTlLtBp0my0g57&#10;lg8djnTXUfOxOzgDMduOGw6f9mGVbzdNXb++PL57Yy4v5tsbUJHm+BeGH3xBh0qY9v7ANqjBQJ7L&#10;lGggvU5BiZ/9CnsJZssUdFXq/wuqbwAAAP//AwBQSwECLQAUAAYACAAAACEA5JnDwPsAAADhAQAA&#10;EwAAAAAAAAAAAAAAAAAAAAAAW0NvbnRlbnRfVHlwZXNdLnhtbFBLAQItABQABgAIAAAAIQAjsmrh&#10;1wAAAJQBAAALAAAAAAAAAAAAAAAAACwBAABfcmVscy8ucmVsc1BLAQItABQABgAIAAAAIQCjwoFK&#10;vQIAACEGAAAOAAAAAAAAAAAAAAAAACwCAABkcnMvZTJvRG9jLnhtbFBLAQItABQABgAIAAAAIQBC&#10;3gvW3gAAAAkBAAAPAAAAAAAAAAAAAAAAABUFAABkcnMvZG93bnJldi54bWxQSwUGAAAAAAQABADz&#10;AAAAIAYAAAAA&#10;" adj="11208" fillcolor="#c6d9f1 [671]" strokecolor="black [3213]" strokeweight="3pt">
                <v:shadow on="t" opacity="22937f" mv:blur="40000f" origin=",.5" offset="0,23000emu"/>
                <w10:wrap type="through"/>
              </v:shape>
            </w:pict>
          </mc:Fallback>
        </mc:AlternateContent>
      </w:r>
    </w:p>
    <w:p w14:paraId="177066E2" w14:textId="60E19A55" w:rsidR="00A2049A" w:rsidRDefault="00A2049A" w:rsidP="008B5602">
      <w:pPr>
        <w:tabs>
          <w:tab w:val="left" w:pos="6600"/>
        </w:tabs>
      </w:pPr>
    </w:p>
    <w:p w14:paraId="7725DBF9" w14:textId="345F09C7" w:rsidR="00A2049A" w:rsidRDefault="00DF63A2" w:rsidP="008B5602">
      <w:pPr>
        <w:tabs>
          <w:tab w:val="left" w:pos="66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1FE4E1" wp14:editId="2B203A70">
                <wp:simplePos x="0" y="0"/>
                <wp:positionH relativeFrom="column">
                  <wp:posOffset>50800</wp:posOffset>
                </wp:positionH>
                <wp:positionV relativeFrom="paragraph">
                  <wp:posOffset>342265</wp:posOffset>
                </wp:positionV>
                <wp:extent cx="8445500" cy="977900"/>
                <wp:effectExtent l="76200" t="50800" r="88900" b="114300"/>
                <wp:wrapSquare wrapText="bothSides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45500" cy="977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C8E81A" w14:textId="12452AF0" w:rsidR="00A2049A" w:rsidRPr="00A2049A" w:rsidRDefault="00A2049A" w:rsidP="00A2049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A2049A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Fossil Fuel Pool 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(Small and large organic molecules)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rect w14:anchorId="7B1FE4E1" id="Rectangle 6" o:spid="_x0000_s1032" style="position:absolute;margin-left:4pt;margin-top:26.95pt;width:665pt;height:7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GD1p6ICAADJBQAADgAAAGRycy9lMm9Eb2MueG1srFRZTxsxEH6v1P9g+b1sNiQEIjYoAlFVooCA&#10;imfHaycr2R7XdrKb/vqOvQfhkJCqvuzOeO5vjvOLRiuyE85XYAqaH40oEYZDWZl1QX89XX87pcQH&#10;ZkqmwIiC7oWnF4uvX85rOxdj2IAqhSPoxPh5bQu6CcHOs8zzjdDMH4EVBoUSnGYBWbfOSsdq9K5V&#10;Nh6NTrIaXGkdcOE9vl61QrpI/qUUPNxJ6UUgqqCYW0hfl76r+M0W52y+dsxuKt6lwf4hC80qg0EH&#10;V1csMLJ11TtXuuIOPMhwxEFnIGXFRaoBq8lHb6p53DArUi0IjrcDTP7/ueW3u3tHqrKgJ5QYprFF&#10;DwgaM2slyEmEp7Z+jlqP9t51nEcy1tpIp+MfqyBNgnQ/QCqaQDg+nk4m0+kIkecoO5vNzpBGN9mL&#10;tXU+fBegSSQK6jB6QpLtbnxoVXuVGMyDqsrrSqnExDERl8qRHcMGr9Z5MlVb/RPK9m2G0fuQaaqi&#10;ekrglSdlSF3Q49MclT8LE5q8q+HABVakDPqNcLUAJSrslYj+lHkQEnFGSNoch1zaNBnnwoTeb9KO&#10;ZhILHQyP28xe1/zasNOPpiJN/2A8/tx4sEiRwYTBWFcG3EcO1JCybPV7BNq6IwShWTVpwKb9NK2g&#10;3OPQOWi30Vt+XWHvb5gP98zh+uG44EkJd/iRCrAv0FGUbMD9+eg96uNWoJSSGte5oP73ljlBifph&#10;cF/O8skk7n9iJtPZGBl3KFkdSsxWXwIOVI7Hy/JERv2gelI60M94eZYxKoqY4Ri7oDy4nrkM7ZnB&#10;28XFcpnUcOctCzfm0fJ+DuJsPzXPzNluAQKuzi30q8/mb/ag1Y0dMrDcBpBVWpKIdItr1wG8F2nK&#10;u9sWD9Ihn7ReLvDiLwAAAP//AwBQSwMEFAAGAAgAAAAhAB9QVc7fAAAACQEAAA8AAABkcnMvZG93&#10;bnJldi54bWxMj8FOwzAQRO9I/IO1SNyo00ZAGrKpAKkcEEKiVOLqJiaJsNfBdmPTr8c5wXF2VjNv&#10;qk3Uik3SusEQwnKRAZPUmHagDmH/vr0qgDkvqBXKkET4kQ429flZJcrWBHqT0853LIWQKwVC7/1Y&#10;cu6aXmrhFmaUlLxPY7XwSdqOt1aEFK4VX2XZDddioNTQi1E+9rL52h01QlxO2+LBvpxen1QIH88x&#10;7E/fHeLlRby/A+Zl9H/PMOMndKgT08EcqXVMIRRpiUe4ztfAZjvP58sBYZXdroHXFf+/oP4FAAD/&#10;/wMAUEsBAi0AFAAGAAgAAAAhAOSZw8D7AAAA4QEAABMAAAAAAAAAAAAAAAAAAAAAAFtDb250ZW50&#10;X1R5cGVzXS54bWxQSwECLQAUAAYACAAAACEAI7Jq4dcAAACUAQAACwAAAAAAAAAAAAAAAAAsAQAA&#10;X3JlbHMvLnJlbHNQSwECLQAUAAYACAAAACEANGD1p6ICAADJBQAADgAAAAAAAAAAAAAAAAAsAgAA&#10;ZHJzL2Uyb0RvYy54bWxQSwECLQAUAAYACAAAACEAH1BVzt8AAAAJAQAADwAAAAAAAAAAAAAAAAD6&#10;BAAAZHJzL2Rvd25yZXYueG1sUEsFBgAAAAAEAAQA8wAAAAYGAAAAAA==&#10;" fillcolor="#bfbfbf [2412]" strokecolor="black [3213]" strokeweight="3pt">
                <v:shadow on="t" opacity="22937f" mv:blur="40000f" origin=",.5" offset="0,23000emu"/>
                <v:textbox>
                  <w:txbxContent>
                    <w:p w14:paraId="55C8E81A" w14:textId="12452AF0" w:rsidR="00A2049A" w:rsidRPr="00A2049A" w:rsidRDefault="00A2049A" w:rsidP="00A2049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A2049A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Fossil Fuel Pool 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>(Small and large organic molecules)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E3BB4C7" w14:textId="4990000F" w:rsidR="00E702E7" w:rsidRDefault="00E702E7" w:rsidP="008B5602">
      <w:pPr>
        <w:tabs>
          <w:tab w:val="left" w:pos="6600"/>
        </w:tabs>
      </w:pPr>
      <w:bookmarkStart w:id="0" w:name="_GoBack"/>
      <w:bookmarkEnd w:id="0"/>
    </w:p>
    <w:p w14:paraId="672AC203" w14:textId="5F99430A" w:rsidR="00E702E7" w:rsidRPr="008B5602" w:rsidRDefault="00E702E7" w:rsidP="008B5602">
      <w:pPr>
        <w:tabs>
          <w:tab w:val="left" w:pos="6600"/>
        </w:tabs>
      </w:pPr>
    </w:p>
    <w:sectPr w:rsidR="00E702E7" w:rsidRPr="008B5602" w:rsidSect="006F59D8">
      <w:footerReference w:type="default" r:id="rId7"/>
      <w:foot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1B2D1" w14:textId="77777777" w:rsidR="00156521" w:rsidRDefault="00156521">
      <w:r>
        <w:separator/>
      </w:r>
    </w:p>
  </w:endnote>
  <w:endnote w:type="continuationSeparator" w:id="0">
    <w:p w14:paraId="70EFD339" w14:textId="77777777" w:rsidR="00156521" w:rsidRDefault="00156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4C5AB" w14:textId="77777777" w:rsidR="00E702E7" w:rsidRDefault="00E702E7" w:rsidP="00E702E7">
    <w:pPr>
      <w:pStyle w:val="Footer"/>
      <w:spacing w:after="0"/>
      <w:jc w:val="right"/>
      <w:rPr>
        <w:i/>
        <w:color w:val="FF0000"/>
        <w:sz w:val="16"/>
        <w:szCs w:val="16"/>
      </w:rPr>
    </w:pPr>
    <w:r w:rsidRPr="008B5602">
      <w:rPr>
        <w:i/>
        <w:color w:val="FF0000"/>
        <w:sz w:val="16"/>
        <w:szCs w:val="16"/>
      </w:rPr>
      <w:t xml:space="preserve">[Name of unit] </w:t>
    </w:r>
    <w:r w:rsidRPr="008B5602">
      <w:rPr>
        <w:i/>
        <w:sz w:val="16"/>
        <w:szCs w:val="16"/>
      </w:rPr>
      <w:t xml:space="preserve">Unit, Activity </w:t>
    </w:r>
    <w:r w:rsidRPr="008B5602">
      <w:rPr>
        <w:i/>
        <w:color w:val="FF0000"/>
        <w:sz w:val="16"/>
        <w:szCs w:val="16"/>
      </w:rPr>
      <w:t>[Number of activity]</w:t>
    </w:r>
  </w:p>
  <w:p w14:paraId="6BE00BC8" w14:textId="77777777" w:rsidR="007F4969" w:rsidRPr="00E702E7" w:rsidRDefault="00E702E7" w:rsidP="00E702E7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DF63A2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552E5" w14:textId="77777777" w:rsidR="007F4969" w:rsidRDefault="007F4969" w:rsidP="007422D2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1410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62"/>
      <w:gridCol w:w="7542"/>
    </w:tblGrid>
    <w:tr w:rsidR="006F59D8" w:rsidRPr="00A60C04" w14:paraId="39CB6E63" w14:textId="77777777" w:rsidTr="006F59D8">
      <w:trPr>
        <w:trHeight w:val="314"/>
      </w:trPr>
      <w:tc>
        <w:tcPr>
          <w:tcW w:w="6562" w:type="dxa"/>
          <w:shd w:val="clear" w:color="auto" w:fill="auto"/>
        </w:tcPr>
        <w:p w14:paraId="2F29F482" w14:textId="77777777" w:rsidR="007F4969" w:rsidRPr="00A60C04" w:rsidRDefault="007F4969" w:rsidP="00CA47D3">
          <w:pPr>
            <w:pStyle w:val="Footer"/>
            <w:ind w:right="360"/>
            <w:rPr>
              <w:i/>
            </w:rPr>
          </w:pPr>
        </w:p>
      </w:tc>
      <w:tc>
        <w:tcPr>
          <w:tcW w:w="7542" w:type="dxa"/>
          <w:shd w:val="clear" w:color="auto" w:fill="auto"/>
        </w:tcPr>
        <w:p w14:paraId="7795E67B" w14:textId="1E87B4C4" w:rsidR="007F4969" w:rsidRPr="008B5602" w:rsidRDefault="00CA70BC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Human Energy Systems</w:t>
          </w:r>
          <w:r w:rsidR="008B5602" w:rsidRPr="006F59D8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6F59D8" w:rsidRPr="006F59D8">
            <w:rPr>
              <w:i/>
              <w:color w:val="000000" w:themeColor="text1"/>
              <w:sz w:val="16"/>
              <w:szCs w:val="16"/>
            </w:rPr>
            <w:t>Unit, Activity 4.</w:t>
          </w:r>
          <w:r>
            <w:rPr>
              <w:i/>
              <w:color w:val="000000" w:themeColor="text1"/>
              <w:sz w:val="16"/>
              <w:szCs w:val="16"/>
            </w:rPr>
            <w:t>3</w:t>
          </w:r>
        </w:p>
        <w:p w14:paraId="4CB7F2EC" w14:textId="7743AECB" w:rsid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 w:rsidR="008B5602">
            <w:rPr>
              <w:i/>
              <w:sz w:val="16"/>
              <w:szCs w:val="16"/>
            </w:rPr>
            <w:t>sformations in Matter and Energy 201</w:t>
          </w:r>
          <w:r w:rsidR="00783027">
            <w:rPr>
              <w:i/>
              <w:sz w:val="16"/>
              <w:szCs w:val="16"/>
            </w:rPr>
            <w:t>9</w:t>
          </w:r>
        </w:p>
        <w:p w14:paraId="47EF137D" w14:textId="77777777" w:rsidR="007F4969" w:rsidRPr="008B5602" w:rsidRDefault="007F4969" w:rsidP="008B560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4C56ACD9" w14:textId="77777777" w:rsidR="007F4969" w:rsidRDefault="008B5602" w:rsidP="008B5602">
    <w:pPr>
      <w:pStyle w:val="Footer"/>
      <w:tabs>
        <w:tab w:val="clear" w:pos="4320"/>
        <w:tab w:val="clear" w:pos="8640"/>
        <w:tab w:val="left" w:pos="814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2E6DC81F" wp14:editId="44A323E1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BD071" w14:textId="77777777" w:rsidR="00156521" w:rsidRDefault="00156521">
      <w:r>
        <w:separator/>
      </w:r>
    </w:p>
  </w:footnote>
  <w:footnote w:type="continuationSeparator" w:id="0">
    <w:p w14:paraId="2EF9F13B" w14:textId="77777777" w:rsidR="00156521" w:rsidRDefault="001565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0"/>
  </w:num>
  <w:num w:numId="4">
    <w:abstractNumId w:val="4"/>
  </w:num>
  <w:num w:numId="5">
    <w:abstractNumId w:val="10"/>
  </w:num>
  <w:num w:numId="6">
    <w:abstractNumId w:val="15"/>
  </w:num>
  <w:num w:numId="7">
    <w:abstractNumId w:val="21"/>
  </w:num>
  <w:num w:numId="8">
    <w:abstractNumId w:val="19"/>
  </w:num>
  <w:num w:numId="9">
    <w:abstractNumId w:val="2"/>
  </w:num>
  <w:num w:numId="10">
    <w:abstractNumId w:val="5"/>
  </w:num>
  <w:num w:numId="11">
    <w:abstractNumId w:val="14"/>
  </w:num>
  <w:num w:numId="12">
    <w:abstractNumId w:val="9"/>
  </w:num>
  <w:num w:numId="13">
    <w:abstractNumId w:val="1"/>
  </w:num>
  <w:num w:numId="14">
    <w:abstractNumId w:val="12"/>
  </w:num>
  <w:num w:numId="15">
    <w:abstractNumId w:val="22"/>
  </w:num>
  <w:num w:numId="16">
    <w:abstractNumId w:val="13"/>
  </w:num>
  <w:num w:numId="17">
    <w:abstractNumId w:val="3"/>
  </w:num>
  <w:num w:numId="18">
    <w:abstractNumId w:val="7"/>
  </w:num>
  <w:num w:numId="19">
    <w:abstractNumId w:val="16"/>
  </w:num>
  <w:num w:numId="20">
    <w:abstractNumId w:val="17"/>
  </w:num>
  <w:num w:numId="21">
    <w:abstractNumId w:val="6"/>
  </w:num>
  <w:num w:numId="22">
    <w:abstractNumId w:val="20"/>
  </w:num>
  <w:num w:numId="23">
    <w:abstractNumId w:val="2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embedSystemFonts/>
  <w:proofState w:spelling="clean" w:grammar="clean"/>
  <w:attachedTemplate r:id="rId1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5A08"/>
    <w:rsid w:val="00064F8F"/>
    <w:rsid w:val="00080F0A"/>
    <w:rsid w:val="000858DE"/>
    <w:rsid w:val="000C42BE"/>
    <w:rsid w:val="00135C69"/>
    <w:rsid w:val="001401F3"/>
    <w:rsid w:val="00156521"/>
    <w:rsid w:val="0016032A"/>
    <w:rsid w:val="00184C6A"/>
    <w:rsid w:val="001A6C40"/>
    <w:rsid w:val="001F7453"/>
    <w:rsid w:val="00206DEE"/>
    <w:rsid w:val="0023266B"/>
    <w:rsid w:val="002A5C2F"/>
    <w:rsid w:val="003866E7"/>
    <w:rsid w:val="004E6FE9"/>
    <w:rsid w:val="00545934"/>
    <w:rsid w:val="005D0885"/>
    <w:rsid w:val="006A0AE3"/>
    <w:rsid w:val="006E4048"/>
    <w:rsid w:val="006F59D8"/>
    <w:rsid w:val="006F5AA4"/>
    <w:rsid w:val="007422D2"/>
    <w:rsid w:val="00783027"/>
    <w:rsid w:val="00790720"/>
    <w:rsid w:val="00795A08"/>
    <w:rsid w:val="007F4969"/>
    <w:rsid w:val="008423F7"/>
    <w:rsid w:val="00861A04"/>
    <w:rsid w:val="008945C8"/>
    <w:rsid w:val="008A44A9"/>
    <w:rsid w:val="008B298F"/>
    <w:rsid w:val="008B5602"/>
    <w:rsid w:val="008C1C0E"/>
    <w:rsid w:val="008E016E"/>
    <w:rsid w:val="00983032"/>
    <w:rsid w:val="00A2049A"/>
    <w:rsid w:val="00A40110"/>
    <w:rsid w:val="00AC7D27"/>
    <w:rsid w:val="00B56E42"/>
    <w:rsid w:val="00B72057"/>
    <w:rsid w:val="00B85713"/>
    <w:rsid w:val="00BB67BB"/>
    <w:rsid w:val="00C3349C"/>
    <w:rsid w:val="00C451A7"/>
    <w:rsid w:val="00CA47D3"/>
    <w:rsid w:val="00CA70BC"/>
    <w:rsid w:val="00D41409"/>
    <w:rsid w:val="00DD04A3"/>
    <w:rsid w:val="00DF63A2"/>
    <w:rsid w:val="00E2199F"/>
    <w:rsid w:val="00E558A0"/>
    <w:rsid w:val="00E61F11"/>
    <w:rsid w:val="00E702E7"/>
    <w:rsid w:val="00ED6947"/>
    <w:rsid w:val="00F17224"/>
    <w:rsid w:val="00FB233D"/>
    <w:rsid w:val="00FD19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A447A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ndya/Dropbox%20(CarbonTIME)/1%20CTIME2%20Network%20Leaders/1.6%20Templates/CTIME_Template_w_Logo_Dat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CTIME_Template_w_Logo_Dated.dotx</Template>
  <TotalTime>49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9</cp:revision>
  <cp:lastPrinted>2017-07-10T19:50:00Z</cp:lastPrinted>
  <dcterms:created xsi:type="dcterms:W3CDTF">2017-12-01T15:58:00Z</dcterms:created>
  <dcterms:modified xsi:type="dcterms:W3CDTF">2020-01-12T16:12:00Z</dcterms:modified>
</cp:coreProperties>
</file>